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14200" w14:textId="77777777" w:rsidR="004C68D2" w:rsidRDefault="004C68D2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OLDERYNG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78DC9F2" w14:textId="77777777" w:rsidR="004C68D2" w:rsidRDefault="004C68D2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Beccles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Suffolk. Tallow chandler.</w:t>
      </w:r>
    </w:p>
    <w:p w14:paraId="158941DA" w14:textId="77777777" w:rsidR="004C68D2" w:rsidRDefault="004C68D2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00244" w14:textId="77777777" w:rsidR="004C68D2" w:rsidRDefault="004C68D2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53BBC6" w14:textId="77777777" w:rsidR="004C68D2" w:rsidRDefault="004C68D2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Hyndy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Thomas Pye of</w:t>
      </w:r>
    </w:p>
    <w:p w14:paraId="4B57894C" w14:textId="77777777" w:rsidR="004C68D2" w:rsidRDefault="004C68D2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South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Burlingham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Norfolk(q.v.), William Eccles of South Walsham(q.v.) and</w:t>
      </w:r>
    </w:p>
    <w:p w14:paraId="783B17E0" w14:textId="77777777" w:rsidR="004C68D2" w:rsidRDefault="004C68D2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Oliver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Kebyght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South Walsham(q.v.).</w:t>
      </w:r>
    </w:p>
    <w:p w14:paraId="0E0FE277" w14:textId="77777777" w:rsidR="004C68D2" w:rsidRDefault="004C68D2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26FACE6" w14:textId="77777777" w:rsidR="004C68D2" w:rsidRDefault="004C68D2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48B9D6" w14:textId="77777777" w:rsidR="004C68D2" w:rsidRDefault="004C68D2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0E2F1E" w14:textId="28BB7D36" w:rsidR="004C68D2" w:rsidRDefault="004C68D2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March 2021</w:t>
      </w:r>
    </w:p>
    <w:p w14:paraId="3BBF5B6F" w14:textId="372375FF" w:rsidR="0097361E" w:rsidRDefault="0097361E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729080" w14:textId="77777777" w:rsidR="0097361E" w:rsidRDefault="0097361E" w:rsidP="004C68D2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3367D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1FAB9" w14:textId="77777777" w:rsidR="004C68D2" w:rsidRDefault="004C68D2" w:rsidP="009139A6">
      <w:r>
        <w:separator/>
      </w:r>
    </w:p>
  </w:endnote>
  <w:endnote w:type="continuationSeparator" w:id="0">
    <w:p w14:paraId="66157E91" w14:textId="77777777" w:rsidR="004C68D2" w:rsidRDefault="004C68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ABF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693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6C7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409F6" w14:textId="77777777" w:rsidR="004C68D2" w:rsidRDefault="004C68D2" w:rsidP="009139A6">
      <w:r>
        <w:separator/>
      </w:r>
    </w:p>
  </w:footnote>
  <w:footnote w:type="continuationSeparator" w:id="0">
    <w:p w14:paraId="4224C71C" w14:textId="77777777" w:rsidR="004C68D2" w:rsidRDefault="004C68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BE8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795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477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8D2"/>
    <w:rsid w:val="000666E0"/>
    <w:rsid w:val="002510B7"/>
    <w:rsid w:val="004C68D2"/>
    <w:rsid w:val="005C130B"/>
    <w:rsid w:val="00826F5C"/>
    <w:rsid w:val="009139A6"/>
    <w:rsid w:val="009448BB"/>
    <w:rsid w:val="0097361E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C6934"/>
  <w15:chartTrackingRefBased/>
  <w15:docId w15:val="{0E49B7D6-38B2-497C-8E85-B0F0BAD3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C68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2021-04-08T19:56:00Z</dcterms:created>
  <dcterms:modified xsi:type="dcterms:W3CDTF">2022-02-25T07:40:00Z</dcterms:modified>
</cp:coreProperties>
</file>